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692DC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108CBB18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Oving</w:t>
      </w:r>
      <w:proofErr w:type="spellEnd"/>
      <w:r>
        <w:rPr>
          <w:rFonts w:ascii="Times New Roman" w:hAnsi="Times New Roman" w:cs="Times New Roman"/>
          <w:sz w:val="24"/>
          <w:szCs w:val="24"/>
        </w:rPr>
        <w:t>, Sussex. Esquire.</w:t>
      </w:r>
    </w:p>
    <w:p w14:paraId="01F251E7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3CB7A6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5E4601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Joye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Boxgrove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27B07805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oof £40.     (C.P.R. 1476-85 p.148)</w:t>
      </w:r>
    </w:p>
    <w:p w14:paraId="37F9219F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8BA760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A10D2D" w14:textId="77777777" w:rsidR="005A672A" w:rsidRDefault="005A672A" w:rsidP="005A67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5C54AD1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B52D" w14:textId="77777777" w:rsidR="005A672A" w:rsidRDefault="005A672A" w:rsidP="009139A6">
      <w:r>
        <w:separator/>
      </w:r>
    </w:p>
  </w:endnote>
  <w:endnote w:type="continuationSeparator" w:id="0">
    <w:p w14:paraId="7BC8A2A8" w14:textId="77777777" w:rsidR="005A672A" w:rsidRDefault="005A67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9C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808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DA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4884" w14:textId="77777777" w:rsidR="005A672A" w:rsidRDefault="005A672A" w:rsidP="009139A6">
      <w:r>
        <w:separator/>
      </w:r>
    </w:p>
  </w:footnote>
  <w:footnote w:type="continuationSeparator" w:id="0">
    <w:p w14:paraId="4A66E208" w14:textId="77777777" w:rsidR="005A672A" w:rsidRDefault="005A67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2A3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716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64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72A"/>
    <w:rsid w:val="000666E0"/>
    <w:rsid w:val="002510B7"/>
    <w:rsid w:val="005A672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D6BA4"/>
  <w15:chartTrackingRefBased/>
  <w15:docId w15:val="{DD5F96C7-3440-4757-9C84-9DD446FB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2021-06-04T20:29:00Z</dcterms:created>
  <dcterms:modified xsi:type="dcterms:W3CDTF">2021-06-04T20:30:00Z</dcterms:modified>
</cp:coreProperties>
</file>